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e8c47e" w14:textId="2e8c47e">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0709D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709D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0709D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709D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0709D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709D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709D4">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709D4" w:rsidR="000709D4">
            <w:rPr>
              <w:rStyle w:val="eSPISCCParagraphDefaultFont"/>
              <w:rFonts w:eastAsiaTheme="minorHAnsi"/>
            </w:rPr>
            <w:t>Pp-8960/2024</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709D4" w:rsidR="000709D4">
            <w:rPr>
              <w:rStyle w:val="eSPISCCParagraphDefaultFont"/>
              <w:rFonts w:eastAsiaTheme="minorHAnsi"/>
            </w:rPr>
            <w:t>ŽUBČIĆ UGOSTITELJSTVO NOVA jednostavno društvo s ograničenom odgovornošću za ugostiteljstvo i dr.</w:t>
          </w:r>
        </w:sdtContent>
      </w:sdt>
      <w:r w:rsidR="00873C3A">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0709D4" w:rsidR="000709D4">
            <w:rPr>
              <w:rStyle w:val="eSPISCCParagraphDefaultFont"/>
              <w:rFonts w:eastAsiaTheme="minorHAnsi"/>
            </w:rPr>
            <w:t>Ljiljana Žubčić</w:t>
          </w:r>
        </w:sdtContent>
      </w:sdt>
      <w:r w:rsidR="00873C3A">
        <w:rPr>
          <w:rFonts w:eastAsia="Calibri" w:cs="Times New Roman"/>
          <w:noProof/>
        </w:rPr>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709D4" w:rsidR="000709D4">
            <w:rPr>
              <w:rStyle w:val="eSPISCCParagraphDefaultFont"/>
              <w:rFonts w:eastAsiaTheme="minorHAnsi"/>
            </w:rPr>
            <w:t>članka 127. stavka 1.</w:t>
          </w:r>
        </w:sdtContent>
      </w:sdt>
    </w:p>
    <w:p w:rsidRPr="00610735" w:rsidR="00BC514D" w:rsidP="000F1677" w:rsidRDefault="000709D4">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comboBox>
        </w:sdtPr>
        <w:sdtEndPr>
          <w:rPr>
            <w:rStyle w:val="eSPISCCParagraphDefaultFont"/>
            <w:rFonts w:eastAsia="Calibri"/>
          </w:rPr>
        </w:sdtEndPr>
        <w:sdtContent>
          <w:r w:rsidRPr="000709D4">
            <w:rPr>
              <w:rStyle w:val="eSPISCCParagraphDefaultFont"/>
              <w:rFonts w:eastAsiaTheme="minorHAnsi"/>
            </w:rPr>
            <w:t>Zakon o državnom inspektoratu</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709D4" w:rsidR="000709D4">
            <w:rPr>
              <w:rStyle w:val="eSPISCCParagraphDefaultFont"/>
              <w:rFonts w:eastAsiaTheme="minorHAnsi"/>
            </w:rPr>
            <w:t>Ljiljana Žubčić</w:t>
          </w:r>
        </w:sdtContent>
      </w:sdt>
      <w:r w:rsidRPr="00B3638E" w:rsidR="00B3638E">
        <w:rPr>
          <w:rFonts w:eastAsia="Calibri" w:cs="Times New Roman"/>
          <w:szCs w:val="22"/>
        </w:rPr>
        <w:t xml:space="preserve"> o</w:t>
      </w:r>
      <w:r w:rsidR="000709D4">
        <w:rPr>
          <w:rFonts w:eastAsia="Calibri" w:cs="Times New Roman"/>
          <w:szCs w:val="22"/>
        </w:rPr>
        <w:t>dgovorna osoba u pravnoj osobi,</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709D4" w:rsidR="000709D4">
            <w:rPr>
              <w:rStyle w:val="eSPISCCParagraphDefaultFont"/>
              <w:rFonts w:eastAsiaTheme="minorHAnsi"/>
            </w:rPr>
            <w:t>15. svibnja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709D4" w:rsidR="000709D4">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0709D4" w:rsidR="000709D4">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709D4" w:rsidR="000709D4">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709D4" w:rsidR="000709D4">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709D4" w:rsidR="000709D4">
            <w:rPr>
              <w:rStyle w:val="eSPISCCParagraphDefaultFont"/>
              <w:rFonts w:eastAsiaTheme="minorHAnsi"/>
            </w:rPr>
            <w:t>članka 127. stavka 1.</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comboBox>
        </w:sdtPr>
        <w:sdtEndPr>
          <w:rPr>
            <w:rStyle w:val="eSPISCCParagraphDefaultFont"/>
          </w:rPr>
        </w:sdtEndPr>
        <w:sdtContent>
          <w:r w:rsidRPr="000709D4" w:rsidR="000709D4">
            <w:rPr>
              <w:rStyle w:val="eSPISCCParagraphDefaultFont"/>
              <w:rFonts w:eastAsiaTheme="minorHAnsi"/>
            </w:rPr>
            <w:t>Zakon o državnom inspektoratu</w:t>
          </w:r>
        </w:sdtContent>
      </w:sdt>
      <w:r w:rsidR="000709D4">
        <w:rPr>
          <w:rStyle w:val="PozadinaSvijetloZelena"/>
        </w:rPr>
        <w:t>.</w:t>
      </w:r>
      <w:r w:rsidR="008F4468">
        <w:rPr>
          <w:rStyle w:val="PozadinaSvijetloZelena"/>
        </w:rPr>
        <w:t xml:space="preserve"> </w:t>
      </w:r>
      <w:r w:rsidR="000709D4">
        <w:rPr>
          <w:rStyle w:val="PozadinaSvijetloZelena"/>
        </w:rPr>
        <w:t>Povodom OP Državnog inspektorata - Područni ured Zagreb, Ispostava Karlovac, klasa: UP/I-334-01/23-02/50 ur.br:443-02-05-16-23-10 od 29. svibnja 2023. godine</w:t>
      </w:r>
      <w:r w:rsidR="000709D4">
        <w:rPr>
          <w:rStyle w:val="PozadinaSvijetloZelena"/>
        </w:rPr>
        <w:t>.</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709D4" w:rsidR="000709D4">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pPr>
        <w:spacing w:after="0"/>
        <w:ind w:firstLine="708"/>
        <w:jc w:val="both"/>
        <w:rPr>
          <w:rFonts w:eastAsia="Times New Roman" w:cs="Times New Roman"/>
          <w:szCs w:val="22"/>
          <w:lang w:eastAsia="hr-HR"/>
        </w:rPr>
      </w:pPr>
      <w:r w:rsidRP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Pr>
          <w:rFonts w:eastAsia="Times New Roman" w:cs="Times New Roman"/>
          <w:lang w:eastAsia="hr-HR"/>
        </w:rPr>
        <w:t>dovedbeni</w:t>
      </w:r>
      <w:proofErr w:type="spellEnd"/>
      <w:r w:rsidRP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Pr="000709D4" w:rsidR="00176071" w:rsidP="000709D4" w:rsidRDefault="00B3638E">
      <w:pPr>
        <w:spacing w:after="0"/>
        <w:ind w:firstLine="708"/>
        <w:jc w:val="both"/>
        <w:rPr>
          <w:rFonts w:eastAsia="Times New Roman" w:cs="Times New Roman"/>
          <w:b/>
          <w:lang w:eastAsia="hr-HR"/>
        </w:rPr>
      </w:pPr>
      <w:r w:rsidRPr="000709D4">
        <w:rPr>
          <w:rFonts w:eastAsia="Times New Roman" w:cs="Times New Roman"/>
          <w:b/>
          <w:lang w:eastAsia="hr-HR"/>
        </w:rPr>
        <w:t>Okrivljenik, odgovorna osoba u pravnoj osobi, može sudu dostaviti i pisanu obranu.</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709D4" w:rsidR="000709D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709D4" w:rsidR="000709D4">
            <w:rPr>
              <w:rStyle w:val="eSPISCCParagraphDefaultFont"/>
              <w:rFonts w:eastAsiaTheme="minorHAnsi"/>
            </w:rPr>
            <w:t>27.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0709D4" w:rsidR="00176071" w:rsidP="000709D4" w:rsidRDefault="000709D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709D4">
            <w:rPr>
              <w:rStyle w:val="eSPISCCParagraphDefaultFont"/>
              <w:rFonts w:eastAsiaTheme="minorHAnsi"/>
            </w:rPr>
            <w:t>Gordana Prpić</w:t>
          </w:r>
        </w:sdtContent>
      </w:sdt>
    </w:p>
    <w:sectPr w:rsidRPr="000709D4"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r>
        <w:separator/>
      </w:r>
    </w:p>
  </w:endnote>
  <w:endnote w:type="continuationSeparator" w:id="0">
    <w:p w:rsidR="001654B5" w:rsidP="00537B78" w:rsidRDefault="001654B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709D4">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r>
        <w:separator/>
      </w:r>
    </w:p>
  </w:footnote>
  <w:footnote w:type="continuationSeparator" w:id="0">
    <w:p w:rsidR="001654B5" w:rsidP="00537B78" w:rsidRDefault="001654B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709D4" w:rsidR="000709D4">
          <w:rPr>
            <w:rStyle w:val="eSPISCCParagraphDefaultFont"/>
          </w:rPr>
          <w:t>Pp-8960/2024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09D4"/>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BF75464"/>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Gornje Bukovlje</izvorni_sadrzaj>
    <derivirana_varijabla naziv="DomainObject.UcesnikSudskeRadnje.Adresa.Naselje_1">Gornje Bukovlje</derivirana_varijabla>
  </DomainObject.UcesnikSudskeRadnje.Adresa.Naselje>
  <DomainObject.UcesnikSudskeRadnje.Adresa.PostBroj>
    <izvorni_sadrzaj>47250</izvorni_sadrzaj>
    <derivirana_varijabla naziv="DomainObject.UcesnikSudskeRadnje.Adresa.PostBroj_1">47250</derivirana_varijabla>
  </DomainObject.UcesnikSudskeRadnje.Adresa.PostBroj>
  <DomainObject.UcesnikSudskeRadnje.Adresa.UlicaIKBR>
    <izvorni_sadrzaj>Gornje Bukovlje 63</izvorni_sadrzaj>
    <derivirana_varijabla naziv="DomainObject.UcesnikSudskeRadnje.Adresa.UlicaIKBR_1">Gornje Bukovlje 63</derivirana_varijabla>
  </DomainObject.UcesnikSudskeRadnje.Adresa.UlicaIKBR>
  <DomainObject.UcesnikSudskeRadnje.Naziv>
    <izvorni_sadrzaj>Ljiljana Žubčić</izvorni_sadrzaj>
    <derivirana_varijabla naziv="DomainObject.UcesnikSudskeRadnje.Naziv_1">Ljiljana Žubčić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svibnja 2026.</izvorni_sadrzaj>
    <derivirana_varijabla naziv="DomainObject.UcesnikSudskeRadnje.SudskaRadnja.PlaniraniZavrsetakDatum_1">15. svibnja 2026.</derivirana_varijabla>
  </DomainObject.UcesnikSudskeRadnje.SudskaRadnja.PlaniraniZavrsetakDatum>
  <DomainObject.UcesnikSudskeRadnje.SudskaRadnja.PlaniraniPocetakDatum>
    <izvorni_sadrzaj>15. svibnja 2026.</izvorni_sadrzaj>
    <derivirana_varijabla naziv="DomainObject.UcesnikSudskeRadnje.SudskaRadnja.PlaniraniPocetakDatum_1">15.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8960</izvorni_sadrzaj>
    <derivirana_varijabla naziv="DomainObject.Predmet.Broj_1">8960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2024.</izvorni_sadrzaj>
    <derivirana_varijabla naziv="DomainObject.Predmet.DatumOsnivanja_1">19.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studenog 1966.</izvorni_sadrzaj>
    <derivirana_varijabla naziv="DomainObject.Predmet.OkrivljenikFizickaOsoba.DatumRodjenja_1">11. studenog 1966.</derivirana_varijabla>
  </DomainObject.Predmet.OkrivljenikFizickaOsoba.DatumRodjenja>
  <DomainObject.Predmet.OkrivljenikFizickaOsoba.DatumRodjenjaFormated>
    <izvorni_sadrzaj>11.11.1966.</izvorni_sadrzaj>
    <derivirana_varijabla naziv="DomainObject.Predmet.OkrivljenikFizickaOsoba.DatumRodjenjaFormated_1">11.11.1966.</derivirana_varijabla>
  </DomainObject.Predmet.OkrivljenikFizickaOsoba.DatumRodjenjaFormated>
  <DomainObject.Predmet.OkrivljenikFizickaOsoba.Ime>
    <izvorni_sadrzaj>Ljiljana</izvorni_sadrzaj>
    <derivirana_varijabla naziv="DomainObject.Predmet.OkrivljenikFizickaOsoba.Ime_1">Ljiljana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Vodena Draga (Bosiljevo)</izvorni_sadrzaj>
    <derivirana_varijabla naziv="DomainObject.Predmet.OkrivljenikFizickaOsoba.MjestoRodjenja_1">Vodena Draga (Bosiljevo)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Ljiljana Žubčić</izvorni_sadrzaj>
    <derivirana_varijabla naziv="DomainObject.Predmet.OkrivljenikFizickaOsoba.Naziv_1">Ljiljana Žubčić</derivirana_varijabla>
  </DomainObject.Predmet.OkrivljenikFizickaOsoba.Naziv>
  <DomainObject.Predmet.OkrivljenikFizickaOsoba.Prezime>
    <izvorni_sadrzaj>Žubčić</izvorni_sadrzaj>
    <derivirana_varijabla naziv="DomainObject.Predmet.OkrivljenikFizickaOsoba.Prezime_1">Žubčić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14014885309</izvorni_sadrzaj>
    <derivirana_varijabla naziv="DomainObject.Predmet.OkrivljenikFizickaOsoba.Oib_1">14014885309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Pp-8960/2024</izvorni_sadrzaj>
    <derivirana_varijabla naziv="DomainObject.Predmet.OznakaBroj_1">Pp-8960/2024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ŽUBČIĆ UGOSTITELJSTVO NOVA jednostavno društvo s ograničenom odgovornošću za ugostiteljstvo; Ljiljana Žubčić</izvorni_sadrzaj>
    <derivirana_varijabla naziv="DomainObject.Predmet.ProtustrankaFormated_1">  ŽUBČIĆ UGOSTITELJSTVO NOVA jednostavno društvo s ograničenom odgovornošću za ugostiteljstvo; Ljiljana Žubčić</derivirana_varijabla>
  </DomainObject.Predmet.ProtustrankaFormated>
  <DomainObject.Predmet.ProtustrankaFormatedOIB>
    <izvorni_sadrzaj>  ŽUBČIĆ UGOSTITELJSTVO NOVA jednostavno društvo s ograničenom odgovornošću za ugostiteljstvo, OIB 02036418921; Ljiljana Žubčić, OIB 14014885309</izvorni_sadrzaj>
    <derivirana_varijabla naziv="DomainObject.Predmet.ProtustrankaFormatedOIB_1">  ŽUBČIĆ UGOSTITELJSTVO NOVA jednostavno društvo s ograničenom odgovornošću za ugostiteljstvo, OIB 02036418921; Ljiljana Žubčić, OIB 14014885309</derivirana_varijabla>
  </DomainObject.Predmet.ProtustrankaFormatedOIB>
  <DomainObject.Predmet.ProtustrankaFormatedWithAdress>
    <izvorni_sadrzaj> ŽUBČIĆ UGOSTITELJSTVO NOVA jednostavno društvo s ograničenom odgovornošću za ugostiteljstvo, Drniška 22, 10000 Zagreb; Ljiljana Žubčić, Gornje Bukovlje 63, 47250 Gornje Bukovlje</izvorni_sadrzaj>
    <derivirana_varijabla naziv="DomainObject.Predmet.ProtustrankaFormatedWithAdress_1"> ŽUBČIĆ UGOSTITELJSTVO NOVA jednostavno društvo s ograničenom odgovornošću za ugostiteljstvo, Drniška 22, 10000 Zagreb; Ljiljana Žubčić, Gornje Bukovlje 63, 47250 Gornje Bukovlje</derivirana_varijabla>
  </DomainObject.Predmet.ProtustrankaFormatedWithAdress>
  <DomainObject.Predmet.ProtustrankaFormatedWithAdressOIB>
    <izvorni_sadrzaj> ŽUBČIĆ UGOSTITELJSTVO NOVA jednostavno društvo s ograničenom odgovornošću za ugostiteljstvo, OIB 02036418921, Drniška 22, 10000 Zagreb; Ljiljana Žubčić, OIB 14014885309, Gornje Bukovlje 63, 47250 Gornje Bukovlje</izvorni_sadrzaj>
    <derivirana_varijabla naziv="DomainObject.Predmet.ProtustrankaFormatedWithAdressOIB_1"> ŽUBČIĆ UGOSTITELJSTVO NOVA jednostavno društvo s ograničenom odgovornošću za ugostiteljstvo, OIB 02036418921, Drniška 22, 10000 Zagreb; Ljiljana Žubčić, OIB 14014885309, Gornje Bukovlje 63, 47250 Gornje Bukovlje</derivirana_varijabla>
  </DomainObject.Predmet.ProtustrankaFormatedWithAdressOIB>
  <DomainObject.Predmet.ProtustrankaWithAdress>
    <izvorni_sadrzaj>ŽUBČIĆ UGOSTITELJSTVO NOVA jednostavno društvo s ograničenom odgovornošću za ugostiteljstvo Drniška 22, 10000 Zagreb, Ljiljana Žubčić Gornje Bukovlje 63, 47250 Gornje Bukovlje</izvorni_sadrzaj>
    <derivirana_varijabla naziv="DomainObject.Predmet.ProtustrankaWithAdress_1">ŽUBČIĆ UGOSTITELJSTVO NOVA jednostavno društvo s ograničenom odgovornošću za ugostiteljstvo Drniška 22, 10000 Zagreb, Ljiljana Žubčić Gornje Bukovlje 63, 47250 Gornje Bukovlje</derivirana_varijabla>
  </DomainObject.Predmet.ProtustrankaWithAdress>
  <DomainObject.Predmet.ProtustrankaWithAdressOIB>
    <izvorni_sadrzaj>ŽUBČIĆ UGOSTITELJSTVO NOVA jednostavno društvo s ograničenom odgovornošću za ugostiteljstvo, OIB 02036418921, Drniška 22, 10000 Zagreb, Ljiljana Žubčić, OIB 14014885309, Gornje Bukovlje 63, 47250 Gornje Bukovlje</izvorni_sadrzaj>
    <derivirana_varijabla naziv="DomainObject.Predmet.ProtustrankaWithAdressOIB_1">ŽUBČIĆ UGOSTITELJSTVO NOVA jednostavno društvo s ograničenom odgovornošću za ugostiteljstvo, OIB 02036418921, Drniška 22, 10000 Zagreb, Ljiljana Žubčić, OIB 14014885309, Gornje Bukovlje 63, 47250 Gornje Bukovlje</derivirana_varijabla>
  </DomainObject.Predmet.ProtustrankaWithAdressOIB>
  <DomainObject.Predmet.ProtustrankaNazivFormated>
    <izvorni_sadrzaj>ŽUBČIĆ UGOSTITELJSTVO NOVA jednostavno društvo s ograničenom odgovornošću za ugostiteljstvo,Ljiljana Žubčić</izvorni_sadrzaj>
    <derivirana_varijabla naziv="DomainObject.Predmet.ProtustrankaNazivFormated_1">Ljiljana Žubčić</derivirana_varijabla>
    <derivirana_varijabla naziv="Padez">ŽUBČIĆ UGOSTITELJSTVO NOVA jednostavno društvo s ograničenom odgovornošću za ugostiteljstvo,Ljiljana Žubčić</derivirana_varijabla>
  </DomainObject.Predmet.ProtustrankaNazivFormated>
  <DomainObject.Predmet.ProtustrankaNazivFormatedOIB>
    <izvorni_sadrzaj>ŽUBČIĆ UGOSTITELJSTVO NOVA jednostavno društvo s ograničenom odgovornošću za ugostiteljstvo, OIB 02036418921,Ljiljana Žubčić, OIB 14014885309</izvorni_sadrzaj>
    <derivirana_varijabla naziv="DomainObject.Predmet.ProtustrankaNazivFormatedOIB_1">ŽUBČIĆ UGOSTITELJSTVO NOVA jednostavno društvo s ograničenom odgovornošću za ugostiteljstvo, OIB 02036418921,Ljiljana Žubčić, OIB 14014885309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Karlovac</izvorni_sadrzaj>
    <derivirana_varijabla naziv="DomainObject.Predmet.StrankaFormated_1">  Državni inspektorat - Područni ured Zagreb, Ispostava Karlovac</derivirana_varijabla>
  </DomainObject.Predmet.StrankaFormated>
  <DomainObject.Predmet.StrankaFormatedOIB>
    <izvorni_sadrzaj>  Državni inspektorat - Područni ured Zagreb, Ispostava Karlovac</izvorni_sadrzaj>
    <derivirana_varijabla naziv="DomainObject.Predmet.StrankaFormatedOIB_1">  Državni inspektorat - Područni ured Zagreb, Ispostava Karlovac</derivirana_varijabla>
  </DomainObject.Predmet.StrankaFormatedOIB>
  <DomainObject.Predmet.StrankaFormatedWithAdress>
    <izvorni_sadrzaj> Državni inspektorat - Područni ured Zagreb, Ispostava Karlovac, Zrinski trg 8, 47000 Karlovac</izvorni_sadrzaj>
    <derivirana_varijabla naziv="DomainObject.Predmet.StrankaFormatedWithAdress_1"> Državni inspektorat - Područni ured Zagreb, Ispostava Karlovac, Zrinski trg 8, 47000 Karlovac</derivirana_varijabla>
  </DomainObject.Predmet.StrankaFormatedWithAdress>
  <DomainObject.Predmet.StrankaFormatedWithAdressOIB>
    <izvorni_sadrzaj> Državni inspektorat - Područni ured Zagreb, Ispostava Karlovac, Zrinski trg 8, 47000 Karlovac</izvorni_sadrzaj>
    <derivirana_varijabla naziv="DomainObject.Predmet.StrankaFormatedWithAdressOIB_1"> Državni inspektorat - Područni ured Zagreb, Ispostava Karlovac, Zrinski trg 8, 47000 Karlovac</derivirana_varijabla>
  </DomainObject.Predmet.StrankaFormatedWithAdressOIB>
  <DomainObject.Predmet.StrankaWithAdress>
    <izvorni_sadrzaj>Državni inspektorat - Područni ured Zagreb, Ispostava Karlovac Zrinski trg 8,47000 Karlovac</izvorni_sadrzaj>
    <derivirana_varijabla naziv="DomainObject.Predmet.StrankaWithAdress_1">Državni inspektorat - Područni ured Zagreb, Ispostava Karlovac Zrinski trg 8,47000 Karlovac</derivirana_varijabla>
  </DomainObject.Predmet.StrankaWithAdress>
  <DomainObject.Predmet.StrankaWithAdressOIB>
    <izvorni_sadrzaj>Državni inspektorat - Područni ured Zagreb, Ispostava Karlovac, Zrinski trg 8,47000 Karlovac</izvorni_sadrzaj>
    <derivirana_varijabla naziv="DomainObject.Predmet.StrankaWithAdressOIB_1">Državni inspektorat - Područni ured Zagreb, Ispostava Karlovac, Zrinski trg 8,47000 Karlovac</derivirana_varijabla>
  </DomainObject.Predmet.StrankaWithAdressOIB>
  <DomainObject.Predmet.StrankaNazivFormated>
    <izvorni_sadrzaj>Državni inspektorat - Područni ured Zagreb, Ispostava Karlovac</izvorni_sadrzaj>
    <derivirana_varijabla naziv="DomainObject.Predmet.StrankaNazivFormated_1">Državni inspektorat - Područni ured Zagreb, Ispostava Karlovac</derivirana_varijabla>
    <derivirana_varijabla naziv="Padez">Državni inspektorat - Područni ured Zagreb, Ispostava Karlovac</derivirana_varijabla>
  </DomainObject.Predmet.StrankaNazivFormated>
  <DomainObject.Predmet.StrankaNazivFormatedOIB>
    <izvorni_sadrzaj>Državni inspektorat - Područni ured Zagreb, Ispostava Karlovac</izvorni_sadrzaj>
    <derivirana_varijabla naziv="DomainObject.Predmet.StrankaNazivFormatedOIB_1">Državni inspektorat - Područni ured Zagreb, Ispostava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Državni inspektorat - Područni ured Zagreb, Ispostava Karlovac</item>
    </izvorni_sadrzaj>
    <derivirana_varijabla naziv="DomainObject.Predmet.StrankaListFormated_1">
      <item>Državni inspektorat - Područni ured Zagreb, Ispostava Karlovac</item>
    </derivirana_varijabla>
  </DomainObject.Predmet.StrankaListFormated>
  <DomainObject.Predmet.StrankaListFormatedOIB>
    <izvorni_sadrzaj>
      <item>Državni inspektorat - Područni ured Zagreb, Ispostava Karlovac</item>
    </izvorni_sadrzaj>
    <derivirana_varijabla naziv="DomainObject.Predmet.StrankaListFormatedOIB_1">
      <item>Državni inspektorat - Područni ured Zagreb, Ispostava Karlovac</item>
    </derivirana_varijabla>
  </DomainObject.Predmet.StrankaListFormatedOIB>
  <DomainObject.Predmet.StrankaListFormatedWithAdress>
    <izvorni_sadrzaj>
      <item>Državni inspektorat - Područni ured Zagreb, Ispostava Karlovac, Zrinski trg 8, 47000 Karlovac</item>
    </izvorni_sadrzaj>
    <derivirana_varijabla naziv="DomainObject.Predmet.StrankaListFormatedWithAdress_1">
      <item>Državni inspektorat - Područni ured Zagreb, Ispostava Karlovac, Zrinski trg 8, 47000 Karlovac</item>
    </derivirana_varijabla>
  </DomainObject.Predmet.StrankaListFormatedWithAdress>
  <DomainObject.Predmet.StrankaListFormatedWithAdressOIB>
    <izvorni_sadrzaj>
      <item>Državni inspektorat - Područni ured Zagreb, Ispostava Karlovac, Zrinski trg 8, 47000 Karlovac</item>
    </izvorni_sadrzaj>
    <derivirana_varijabla naziv="DomainObject.Predmet.StrankaListFormatedWithAdressOIB_1">
      <item>Državni inspektorat - Područni ured Zagreb, Ispostava Karlovac, Zrinski trg 8, 47000 Karlovac</item>
    </derivirana_varijabla>
  </DomainObject.Predmet.StrankaListFormatedWithAdressOIB>
  <DomainObject.Predmet.StrankaListNazivFormated>
    <izvorni_sadrzaj>
      <item>Državni inspektorat - Područni ured Zagreb, Ispostava Karlovac</item>
    </izvorni_sadrzaj>
    <derivirana_varijabla naziv="DomainObject.Predmet.StrankaListNazivFormated_1">
      <item>Državni inspektorat - Područni ured Zagreb, Ispostava Karlovac</item>
    </derivirana_varijabla>
  </DomainObject.Predmet.StrankaListNazivFormated>
  <DomainObject.Predmet.StrankaListNazivFormatedOIB>
    <izvorni_sadrzaj>
      <item>Državni inspektorat - Područni ured Zagreb, Ispostava Karlovac</item>
    </izvorni_sadrzaj>
    <derivirana_varijabla naziv="DomainObject.Predmet.StrankaListNazivFormatedOIB_1">
      <item>Državni inspektorat - Područni ured Zagreb, Ispostava Karlovac</item>
    </derivirana_varijabla>
  </DomainObject.Predmet.StrankaListNazivFormatedOIB>
  <DomainObject.Predmet.ProtuStrankaListFormated>
    <izvorni_sadrzaj>
      <item>ŽUBČIĆ UGOSTITELJSTVO NOVA jednostavno društvo s ograničenom odgovornošću za ugostiteljstvo</item>
      <item>Ljiljana Žubčić</item>
    </izvorni_sadrzaj>
    <derivirana_varijabla naziv="DomainObject.Predmet.ProtuStrankaListFormated_1">
      <item>ŽUBČIĆ UGOSTITELJSTVO NOVA jednostavno društvo s ograničenom odgovornošću za ugostiteljstvo</item>
      <item>Ljiljana Žubčić</item>
    </derivirana_varijabla>
  </DomainObject.Predmet.ProtuStrankaListFormated>
  <DomainObject.Predmet.ProtuStrankaListFormatedOIB>
    <izvorni_sadrzaj>
      <item>ŽUBČIĆ UGOSTITELJSTVO NOVA jednostavno društvo s ograničenom odgovornošću za ugostiteljstvo, OIB 02036418921</item>
      <item>Ljiljana Žubčić, OIB 14014885309</item>
    </izvorni_sadrzaj>
    <derivirana_varijabla naziv="DomainObject.Predmet.ProtuStrankaListFormatedOIB_1">
      <item>ŽUBČIĆ UGOSTITELJSTVO NOVA jednostavno društvo s ograničenom odgovornošću za ugostiteljstvo, OIB 02036418921</item>
      <item>Ljiljana Žubčić, OIB 14014885309</item>
    </derivirana_varijabla>
  </DomainObject.Predmet.ProtuStrankaListFormatedOIB>
  <DomainObject.Predmet.ProtuStrankaListFormatedWithAdress>
    <izvorni_sadrzaj>
      <item>ŽUBČIĆ UGOSTITELJSTVO NOVA jednostavno društvo s ograničenom odgovornošću za ugostiteljstvo, Drniška 22, 10000 Zagreb</item>
      <item>Ljiljana Žubčić, Gornje Bukovlje 63, 47250 Gornje Bukovlje</item>
    </izvorni_sadrzaj>
    <derivirana_varijabla naziv="DomainObject.Predmet.ProtuStrankaListFormatedWithAdress_1">
      <item>ŽUBČIĆ UGOSTITELJSTVO NOVA jednostavno društvo s ograničenom odgovornošću za ugostiteljstvo, Drniška 22, 10000 Zagreb</item>
      <item>Ljiljana Žubčić, Gornje Bukovlje 63, 47250 Gornje Bukovlje</item>
    </derivirana_varijabla>
  </DomainObject.Predmet.ProtuStrankaListFormatedWithAdress>
  <DomainObject.Predmet.ProtuStrankaListFormatedWithAdressOIB>
    <izvorni_sadrzaj>
      <item>ŽUBČIĆ UGOSTITELJSTVO NOVA jednostavno društvo s ograničenom odgovornošću za ugostiteljstvo, OIB 02036418921, Drniška 22, 10000 Zagreb</item>
      <item>Ljiljana Žubčić, OIB 14014885309, Gornje Bukovlje 63, 47250 Gornje Bukovlje</item>
    </izvorni_sadrzaj>
    <derivirana_varijabla naziv="DomainObject.Predmet.ProtuStrankaListFormatedWithAdressOIB_1">
      <item>ŽUBČIĆ UGOSTITELJSTVO NOVA jednostavno društvo s ograničenom odgovornošću za ugostiteljstvo, OIB 02036418921, Drniška 22, 10000 Zagreb</item>
      <item>Ljiljana Žubčić, OIB 14014885309, Gornje Bukovlje 63, 47250 Gornje Bukovlje</item>
    </derivirana_varijabla>
  </DomainObject.Predmet.ProtuStrankaListFormatedWithAdressOIB>
  <DomainObject.Predmet.ProtuStrankaListNazivFormated>
    <izvorni_sadrzaj>
      <item>ŽUBČIĆ UGOSTITELJSTVO NOVA jednostavno društvo s ograničenom odgovornošću za ugostiteljstvo</item>
      <item>Ljiljana Žubčić</item>
    </izvorni_sadrzaj>
    <derivirana_varijabla naziv="DomainObject.Predmet.ProtuStrankaListNazivFormated_1">
      <item>ŽUBČIĆ UGOSTITELJSTVO NOVA jednostavno društvo s ograničenom odgovornošću za ugostiteljstvo</item>
      <item>Ljiljana Žubčić</item>
    </derivirana_varijabla>
  </DomainObject.Predmet.ProtuStrankaListNazivFormated>
  <DomainObject.Predmet.ProtuStrankaListNazivFormatedOIB>
    <izvorni_sadrzaj>
      <item>ŽUBČIĆ UGOSTITELJSTVO NOVA jednostavno društvo s ograničenom odgovornošću za ugostiteljstvo, OIB 02036418921</item>
      <item>Ljiljana Žubčić, OIB 14014885309</item>
    </izvorni_sadrzaj>
    <derivirana_varijabla naziv="DomainObject.Predmet.ProtuStrankaListNazivFormatedOIB_1">
      <item>ŽUBČIĆ UGOSTITELJSTVO NOVA jednostavno društvo s ograničenom odgovornošću za ugostiteljstvo, OIB 02036418921</item>
      <item>Ljiljana Žubčić, OIB 14014885309</item>
    </derivirana_varijabla>
  </DomainObject.Predmet.ProtuStrankaListNazivFormatedOIB>
  <DomainObject.Predmet.OstaliListFormated>
    <izvorni_sadrzaj>
      <item>Odvjetnik Marko Plavetić</item>
    </izvorni_sadrzaj>
    <derivirana_varijabla naziv="DomainObject.Predmet.OstaliListFormated_1">
      <item>Odvjetnik Marko Plavetić</item>
    </derivirana_varijabla>
    <derivirana_varijabla naziv="DrugaOsoba">
      <item>Odvjetnik Marko Plavetić</item>
    </derivirana_varijabla>
  </DomainObject.Predmet.OstaliListFormated>
  <DomainObject.Predmet.OstaliListFormatedOIB>
    <izvorni_sadrzaj>
      <item>Odvjetnik Marko Plavetić</item>
    </izvorni_sadrzaj>
    <derivirana_varijabla naziv="DomainObject.Predmet.OstaliListFormatedOIB_1">
      <item>Odvjetnik Marko Plavetić</item>
    </derivirana_varijabla>
  </DomainObject.Predmet.OstaliListFormatedOIB>
  <DomainObject.Predmet.OstaliListFormatedWithAdress>
    <izvorni_sadrzaj>
      <item>Odvjetnik Marko Plavetić, Ivana Gorana Kovačića 3, 47000 Karlovac</item>
    </izvorni_sadrzaj>
    <derivirana_varijabla naziv="DomainObject.Predmet.OstaliListFormatedWithAdress_1">
      <item>Odvjetnik Marko Plavetić, Ivana Gorana Kovačića 3, 47000 Karlovac</item>
    </derivirana_varijabla>
  </DomainObject.Predmet.OstaliListFormatedWithAdress>
  <DomainObject.Predmet.OstaliListFormatedWithAdressOIB>
    <izvorni_sadrzaj>
      <item>Odvjetnik Marko Plavetić, Ivana Gorana Kovačića 3, 47000 Karlovac</item>
    </izvorni_sadrzaj>
    <derivirana_varijabla naziv="DomainObject.Predmet.OstaliListFormatedWithAdressOIB_1">
      <item>Odvjetnik Marko Plavetić, Ivana Gorana Kovačića 3, 47000 Karlovac</item>
    </derivirana_varijabla>
  </DomainObject.Predmet.OstaliListFormatedWithAdressOIB>
  <DomainObject.Predmet.OstaliListNazivFormated>
    <izvorni_sadrzaj>
      <item>Odvjetnik Marko Plavetić</item>
    </izvorni_sadrzaj>
    <derivirana_varijabla naziv="DomainObject.Predmet.OstaliListNazivFormated_1">
      <item>Odvjetnik Marko Plavetić</item>
    </derivirana_varijabla>
  </DomainObject.Predmet.OstaliListNazivFormated>
  <DomainObject.Predmet.OstaliListNazivFormatedOIB>
    <izvorni_sadrzaj>
      <item>Odvjetnik Marko Plavetić</item>
    </izvorni_sadrzaj>
    <derivirana_varijabla naziv="DomainObject.Predmet.OstaliListNazivFormatedOIB_1">
      <item>Odvjetnik Marko Plavetić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127, 127</izvorni_sadrzaj>
    <derivirana_varijabla naziv="DomainObject.Predmet.ClanakZakona_1">127, 127</derivirana_varijabla>
  </DomainObject.Predmet.ClanakZakona>
  <DomainObject.Predmet.ClanakZakonaFull>
    <izvorni_sadrzaj>članka 127. stavka 1., članka 127. stavka 1.</izvorni_sadrzaj>
    <derivirana_varijabla naziv="DomainObject.Predmet.ClanakZakonaFull_1">članka 127.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travnja 2026.</izvorni_sadrzaj>
    <derivirana_varijabla naziv="DomainObject.Datum_1">27. travnja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Karlovac</izvorni_sadrzaj>
    <derivirana_varijabla naziv="DomainObject.Predmet.StrankaIDrugi_1">Državni inspektorat - Područni ured Zagreb, Ispostava Karlovac</derivirana_varijabla>
  </DomainObject.Predmet.StrankaIDrugi>
  <DomainObject.Predmet.ProtustrankaIDrugi>
    <izvorni_sadrzaj>ŽUBČIĆ UGOSTITELJSTVO NOVA jednostavno društvo s ograničenom odgovornošću za ugostiteljstvo i dr.</izvorni_sadrzaj>
    <derivirana_varijabla naziv="DomainObject.Predmet.ProtustrankaIDrugi_1">ŽUBČIĆ UGOSTITELJSTVO NOVA jednostavno društvo s ograničenom odgovornošću za ugostiteljstvo i dr.</derivirana_varijabla>
  </DomainObject.Predmet.ProtustrankaIDrugi>
  <DomainObject.Predmet.StrankaIDrugiAdressOIB>
    <izvorni_sadrzaj>Državni inspektorat - Područni ured Zagreb, Ispostava Karlovac, Zrinski trg 8, 47000 Karlovac</izvorni_sadrzaj>
    <derivirana_varijabla naziv="DomainObject.Predmet.StrankaIDrugiAdressOIB_1">Državni inspektorat - Područni ured Zagreb, Ispostava Karlovac, Zrinski trg 8, 47000 Karlovac</derivirana_varijabla>
  </DomainObject.Predmet.StrankaIDrugiAdressOIB>
  <DomainObject.Predmet.ProtustrankaIDrugiAdressOIB>
    <izvorni_sadrzaj>ŽUBČIĆ UGOSTITELJSTVO NOVA jednostavno društvo s ograničenom odgovornošću za ugostiteljstvo, OIB 02036418921, Drniška 22, 10000 Zagreb i dr.</izvorni_sadrzaj>
    <derivirana_varijabla naziv="DomainObject.Predmet.ProtustrankaIDrugiAdressOIB_1">ŽUBČIĆ UGOSTITELJSTVO NOVA jednostavno društvo s ograničenom odgovornošću za ugostiteljstvo, OIB 02036418921, Drniška 22,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ŽUBČIĆ UGOSTITELJSTVO NOVA jednostavno društvo s ograničenom odgovornošću za ugostiteljstvo</item>
      <item>Državni inspektorat - Područni ured Zagreb, Ispostava Karlovac</item>
      <item>Ljiljana Žubčić</item>
      <item>Odvjetnik Marko Plavetić</item>
    </izvorni_sadrzaj>
    <derivirana_varijabla naziv="DomainObject.Predmet.SudioniciListNaziv_1">
      <item>ŽUBČIĆ UGOSTITELJSTVO NOVA jednostavno društvo s ograničenom odgovornošću za ugostiteljstvo</item>
      <item>Državni inspektorat - Područni ured Zagreb, Ispostava Karlovac</item>
      <item>Ljiljana Žubčić</item>
      <item>Odvjetnik Marko Plavetić</item>
    </derivirana_varijabla>
    <derivirana_varijabla naziv="OstaliSudionici">
      <item>ŽUBČIĆ UGOSTITELJSTVO NOVA jednostavno društvo s ograničenom odgovornošću za ugostiteljstvo</item>
      <item>Državni inspektorat - Područni ured Zagreb, Ispostava Karlovac</item>
      <item>Ljiljana Žubčić</item>
      <item>Odvjetnik Marko Plavetić</item>
    </derivirana_varijabla>
  </DomainObject.Predmet.SudioniciListNaziv>
  <DomainObject.Predmet.SudioniciListAdressOIB>
    <izvorni_sadrzaj>
      <item>ŽUBČIĆ UGOSTITELJSTVO NOVA jednostavno društvo s ograničenom odgovornošću za ugostiteljstvo, OIB 02036418921, Drniška 22,10000 Zagreb</item>
      <item>Državni inspektorat - Područni ured Zagreb, Ispostava Karlovac, Zrinski trg 8,47000 Karlovac</item>
      <item>Ljiljana Žubčić, OIB 14014885309, Gornje Bukovlje 63,47250 Gornje Bukovlje</item>
      <item>Odvjetnik Marko Plavetić, Ivana Gorana Kovačića 3,47000 Karlovac</item>
    </izvorni_sadrzaj>
    <derivirana_varijabla naziv="DomainObject.Predmet.SudioniciListAdressOIB_1">
      <item>ŽUBČIĆ UGOSTITELJSTVO NOVA jednostavno društvo s ograničenom odgovornošću za ugostiteljstvo, OIB 02036418921, Drniška 22,10000 Zagreb</item>
      <item>Državni inspektorat - Područni ured Zagreb, Ispostava Karlovac, Zrinski trg 8,47000 Karlovac</item>
      <item>Ljiljana Žubčić, OIB 14014885309, Gornje Bukovlje 63,47250 Gornje Bukovlje</item>
      <item>Odvjetnik Marko Plavetić, Ivana Gorana Kovačića 3,47000 Karlovac</item>
    </derivirana_varijabla>
  </DomainObject.Predmet.SudioniciListAdressOIB>
  <DomainObject.UcesnikSudskeRadnje.NazivFormated>
    <izvorni_sadrzaj>Ljiljana Žubčić, OIB 14014885309, Gornje Bukovlje 63,47250 Gornje Bukovlje</izvorni_sadrzaj>
    <derivirana_varijabla naziv="DomainObject.UcesnikSudskeRadnje.NazivFormated_1">Ljiljana Žubčić, OIB 14014885309, Gornje Bukovlje 63,47250 Gornje Bukovlje</derivirana_varijabla>
  </DomainObject.UcesnikSudskeRadnje.NazivFormated>
  <DomainObject.Predmet.Pristojbe>
    <izvorni_sadrzaj>troškove za novčana kazna u iznosu od 400,00 EUR, novčana kazna u iznosu od 4.000,00 EUR, trošak u iznosu od 100,00 EUR, trošak u iznosu od 100,00 EUR, u ukupnom iznosu od 4.600,00 EUR</izvorni_sadrzaj>
    <derivirana_varijabla naziv="DomainObject.Predmet.Pristojbe_1">troškove za novčana kazna u iznosu od 400,00 EUR, novčana kazna u iznosu od 4.000,00 EUR, trošak u iznosu od 100,00 EUR, trošak u iznosu od 100,00 EUR, u ukupnom iznosu od 4.600,00 EUR</derivirana_varijabla>
  </DomainObject.Predmet.Pristojbe>
  <DomainObject.Predmet.PristojbeSudionikNazivOIB>
    <izvorni_sadrzaj>Ljiljana Žubčić, OIB 14014885309</izvorni_sadrzaj>
    <derivirana_varijabla naziv="DomainObject.Predmet.PristojbeSudionikNazivOIB_1">Ljiljana Žubčić, OIB 14014885309</derivirana_varijabla>
  </DomainObject.Predmet.PristojbeSudionikNazivOIB>
  <DomainObject.Predmet.PristojbePNB>
    <izvorni_sadrzaj>HR63 6068-20454-1072744740</izvorni_sadrzaj>
    <derivirana_varijabla naziv="DomainObject.Predmet.PristojbePNB_1">HR63 6068-20454-1072744740</derivirana_varijabla>
  </DomainObject.Predmet.PristojbePNB>
  <DomainObject.Predmet.PristojbeIznos>
    <izvorni_sadrzaj>4.600,00 EUR</izvorni_sadrzaj>
    <derivirana_varijabla naziv="DomainObject.Predmet.PristojbeIznos_1">4.600,00 EUR</derivirana_varijabla>
  </DomainObject.Predmet.PristojbeIznos>
  <DomainObject.Predmet.PristojbeOpisPlacanja>
    <izvorni_sadrzaj>Troškovi iz predmeta Pp-8960/2024, OPS ZG</izvorni_sadrzaj>
    <derivirana_varijabla naziv="DomainObject.Predmet.PristojbeOpisPlacanja_1">Troškovi iz predmeta Pp-8960/2024,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02036418921</item>
      <item>, OIB null</item>
      <item>, OIB 14014885309</item>
      <item>, OIB null</item>
    </izvorni_sadrzaj>
    <derivirana_varijabla naziv="DomainObject.Predmet.SudioniciListNazivOIB_1">
      <item>, OIB 02036418921</item>
      <item>, OIB null</item>
      <item>, OIB 14014885309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Troškovi iz predmeta Pp-8960/2024, OPS ZG</izvorni_sadrzaj>
    <derivirana_varijabla naziv="DomainObject.Predmet.PristojbeNazivVrste_1">Troškovi iz predmeta Pp-8960/2024, OPS ZG</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Zagreb, Ispostava Karlovac, Zrinski trg 8, 47000 Karlovac
2. Okrivljenik ŽUBČIĆ UGOSTITELJSTVO NOVA jednostavno društvo s ograničenom odgovornošću za ugostiteljstvo, OIB 02036418921, Drniška 22, 10000 Zagreb
3. Okrivljenik Ljiljana Žubčić, OIB 14014885309, Gornje Bukovlje 63, 47250 Gornje Bukovlje</izvorni_sadrzaj>
    <derivirana_varijabla naziv="DomainObject.UcesnikSudskeRadnje.SudskaRadnja.UcesniciObavijest_1">1. Tužitelj Državni inspektorat - Područni ured Zagreb, Ispostava Karlovac, Zrinski trg 8, 47000 Karlovac
2. Okrivljenik ŽUBČIĆ UGOSTITELJSTVO NOVA jednostavno društvo s ograničenom odgovornošću za ugostiteljstvo, OIB 02036418921, Drniška 22, 10000 Zagreb
3. Okrivljenik Ljiljana Žubčić, OIB 14014885309, Gornje Bukovlje 63, 47250 Gornje Bukovlje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srpnja 2023.</izvorni_sadrzaj>
    <derivirana_varijabla naziv="DomainObject.Predmet.DatumPocetkaProcesa_1">28. srpnja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državnom inspektoratu</item>
    </izvorni_sadrzaj>
    <derivirana_varijabla naziv="DomainObject.ZakonPravilnikList_1">
      <item>Zakon o državnom inspektoratu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ŽUBČIĆ UGOSTITELJSTVO NOVA jednostavno društvo s ograničenom odgovornošću za ugostiteljstvo, Drniška 22, 10000 Zagreb, OIB: 02036418921</item>
      <item>Ljiljana Žubčić, Gornje Bukovlje 63, 47250 Gornje Bukovlje, OIB: 14014885309, rođen-a 11.11.1966., mjesto rođenja Vodena Draga (Bosiljevo)</item>
    </izvorni_sadrzaj>
    <derivirana_varijabla naziv="DomainObject.Predmet.OkrivljenikAdresaMjestoRodjenjaList_1">
      <item>ŽUBČIĆ UGOSTITELJSTVO NOVA jednostavno društvo s ograničenom odgovornošću za ugostiteljstvo, Drniška 22, 10000 Zagreb, OIB: 02036418921</item>
      <item>Ljiljana Žubčić, Gornje Bukovlje 63, 47250 Gornje Bukovlje, OIB: 14014885309, rođen-a 11.11.1966., mjesto rođenja Vodena Draga (Bosiljevo)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ŽUBČIĆ UGOSTITELJSTVO NOVA jednostavno društvo s ograničenom odgovornošću za ugostiteljstvo, MBS 081392446, Drniška 22, 10000 Zagreb</izvorni_sadrzaj>
    <derivirana_varijabla naziv="DomainObject.Predmet.OkrivljenikPravnaNazivAdresaMbs_1">ŽUBČIĆ UGOSTITELJSTVO NOVA jednostavno društvo s ograničenom odgovornošću za ugostiteljstvo, MBS 081392446, Drniška 22,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42A832-E559-456F-AFD5-9E05C2BDC0A3}">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382</properties:Words>
  <properties:Characters>2284</properties:Characters>
  <properties:Lines>51</properties:Lines>
  <properties:Paragraphs>22</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2825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2026-04-27T09:48:00Z</cp:lastPrinted>
  <dcterms:modified xmlns:xsi="http://www.w3.org/2001/XMLSchema-instance" xsi:type="dcterms:W3CDTF">2026-04-27T09:48:00Z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Ljiljana Žubčić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